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Ipswich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Ipswich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Ipswich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Ipswich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Ipswich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7.7%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Ipswich are estimated to have a score of 1-2 on the PGSI (low-risk gambling), whilst </w:t>
      </w:r>
      <w:r w:rsidRPr="00773DF7">
        <w:rPr>
          <w:rFonts w:ascii="Libre Franklin Light" w:hAnsi="Libre Franklin Light" w:cs="Calibri Light"/>
          <w:b/>
          <w:bCs/>
          <w:color w:val="C45911" w:themeColor="accent2" w:themeShade="BF"/>
        </w:rPr>
        <w:t xml:space="preserve">4.8%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3.8%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65.8% </w:t>
      </w:r>
      <w:r w:rsidRPr="004747BF">
        <w:rPr>
          <w:rFonts w:ascii="Libre Franklin Light" w:eastAsia="Times New Roman" w:hAnsi="Libre Franklin Light" w:cs="Calibri Light"/>
        </w:rPr>
        <w:t xml:space="preserve">of those respondents classified as PGSI 8+ in Ipswich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Ipswich is estimated to be </w:t>
      </w:r>
      <w:r w:rsidRPr="00773DF7">
        <w:rPr>
          <w:rFonts w:ascii="Libre Franklin Light" w:eastAsia="Times New Roman" w:hAnsi="Libre Franklin Light" w:cs="Calibri Light"/>
          <w:b/>
          <w:bCs/>
          <w:color w:val="C45911" w:themeColor="accent2" w:themeShade="BF"/>
        </w:rPr>
        <w:t xml:space="preserve">£2,550,153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Ipswich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16.3%</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Ipswich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7.7%</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Ipswich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Ipswich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3.8%</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Ipswic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Ipswich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Ipswic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Ipswich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6.7%</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15.2%</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Ipswich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65.8%</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Ipswic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Ipswich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14.9%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Ipswich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Ipswich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58.3%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Ipswich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Ipswich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Ipswich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£2,550,153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Ipswich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£41,538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£859,025</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£61,538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£17,307</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£31,730</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£1,539,015</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£2,550,153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Ipswich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Ipswich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22.5%</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Ipswich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20.4%</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Ipswich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Ipswich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2.3%</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Ipswich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59.6%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Ipswich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22.5%</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Ipswich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similar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20.4%</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Ipswich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16.6%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Ipswich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Ipswich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59.6%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Ipswich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18F92EDA-2E66-4814-9898-E8306E6521CD}"/>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